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BCEEC" w14:textId="77777777" w:rsidR="007A321F" w:rsidRDefault="007A321F" w:rsidP="007A321F">
      <w:pPr>
        <w:pStyle w:val="NoSpacing"/>
      </w:pPr>
      <w:r>
        <w:rPr>
          <w:u w:val="single"/>
        </w:rPr>
        <w:t>Robert JOHNSON</w:t>
      </w:r>
      <w:r>
        <w:t xml:space="preserve">     (fl.1483)</w:t>
      </w:r>
    </w:p>
    <w:p w14:paraId="152E3A3C" w14:textId="77777777" w:rsidR="007A321F" w:rsidRDefault="007A321F" w:rsidP="007A321F">
      <w:pPr>
        <w:pStyle w:val="NoSpacing"/>
      </w:pPr>
      <w:r>
        <w:t xml:space="preserve">of York. </w:t>
      </w:r>
      <w:proofErr w:type="spellStart"/>
      <w:r>
        <w:t>Pewterer</w:t>
      </w:r>
      <w:proofErr w:type="spellEnd"/>
      <w:r>
        <w:t>.</w:t>
      </w:r>
    </w:p>
    <w:p w14:paraId="297CC513" w14:textId="77777777" w:rsidR="007A321F" w:rsidRDefault="007A321F" w:rsidP="007A321F">
      <w:pPr>
        <w:pStyle w:val="NoSpacing"/>
      </w:pPr>
    </w:p>
    <w:p w14:paraId="32A12300" w14:textId="182FDBBB" w:rsidR="007A321F" w:rsidRDefault="007A321F" w:rsidP="007A321F">
      <w:pPr>
        <w:pStyle w:val="NoSpacing"/>
      </w:pPr>
    </w:p>
    <w:p w14:paraId="3F274D69" w14:textId="77777777" w:rsidR="00E56AA8" w:rsidRDefault="00E56AA8" w:rsidP="00E56AA8">
      <w:pPr>
        <w:pStyle w:val="NoSpacing"/>
      </w:pPr>
      <w:r>
        <w:tab/>
        <w:t>1482</w:t>
      </w:r>
      <w:r>
        <w:tab/>
        <w:t>His apprentice, William Smyth(q.v.), paid 2s 6d to the use of the City but</w:t>
      </w:r>
    </w:p>
    <w:p w14:paraId="7F0D5478" w14:textId="61D188B0" w:rsidR="00E56AA8" w:rsidRDefault="00E56AA8" w:rsidP="00E56AA8">
      <w:pPr>
        <w:pStyle w:val="NoSpacing"/>
      </w:pPr>
      <w:r>
        <w:tab/>
      </w:r>
      <w:r>
        <w:tab/>
        <w:t>was not admitted into the Freedom.  (R.F.Y. p.206)</w:t>
      </w:r>
    </w:p>
    <w:p w14:paraId="6AC87A35" w14:textId="77777777" w:rsidR="007A321F" w:rsidRDefault="007A321F" w:rsidP="007A321F">
      <w:pPr>
        <w:pStyle w:val="NoSpacing"/>
      </w:pPr>
      <w:r>
        <w:tab/>
        <w:t>1483</w:t>
      </w:r>
      <w:r>
        <w:tab/>
        <w:t xml:space="preserve">His former apprentice, William </w:t>
      </w:r>
      <w:proofErr w:type="spellStart"/>
      <w:r>
        <w:t>Sonyt</w:t>
      </w:r>
      <w:proofErr w:type="spellEnd"/>
      <w:r>
        <w:t>(q.v.), became a Freeman.</w:t>
      </w:r>
    </w:p>
    <w:p w14:paraId="280540D6" w14:textId="77777777" w:rsidR="007A321F" w:rsidRDefault="007A321F" w:rsidP="007A321F">
      <w:pPr>
        <w:pStyle w:val="NoSpacing"/>
      </w:pPr>
      <w:r>
        <w:tab/>
      </w:r>
      <w:r>
        <w:tab/>
        <w:t>(R.F.Y. p.207)</w:t>
      </w:r>
    </w:p>
    <w:p w14:paraId="6C9515B3" w14:textId="77777777" w:rsidR="007A321F" w:rsidRDefault="007A321F" w:rsidP="007A321F">
      <w:pPr>
        <w:pStyle w:val="NoSpacing"/>
      </w:pPr>
    </w:p>
    <w:p w14:paraId="2E6E6A91" w14:textId="77777777" w:rsidR="007A321F" w:rsidRDefault="007A321F" w:rsidP="007A321F">
      <w:pPr>
        <w:pStyle w:val="NoSpacing"/>
      </w:pPr>
    </w:p>
    <w:p w14:paraId="5CFAFDF0" w14:textId="0BA3957E" w:rsidR="007A321F" w:rsidRDefault="007A321F" w:rsidP="007A321F">
      <w:pPr>
        <w:pStyle w:val="NoSpacing"/>
      </w:pPr>
      <w:r>
        <w:t>9 April 2016</w:t>
      </w:r>
    </w:p>
    <w:p w14:paraId="1DAAC370" w14:textId="237FB1D3" w:rsidR="00E56AA8" w:rsidRDefault="00E56AA8" w:rsidP="007A321F">
      <w:pPr>
        <w:pStyle w:val="NoSpacing"/>
      </w:pPr>
      <w:r>
        <w:t>26 November 2019</w:t>
      </w:r>
      <w:bookmarkStart w:id="0" w:name="_GoBack"/>
      <w:bookmarkEnd w:id="0"/>
    </w:p>
    <w:p w14:paraId="23ECC20C" w14:textId="77777777" w:rsidR="006B2F86" w:rsidRPr="00E71FC3" w:rsidRDefault="00E56AA8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A14879" w14:textId="77777777" w:rsidR="007A321F" w:rsidRDefault="007A321F" w:rsidP="00E71FC3">
      <w:pPr>
        <w:spacing w:after="0" w:line="240" w:lineRule="auto"/>
      </w:pPr>
      <w:r>
        <w:separator/>
      </w:r>
    </w:p>
  </w:endnote>
  <w:endnote w:type="continuationSeparator" w:id="0">
    <w:p w14:paraId="5BD0DFC0" w14:textId="77777777" w:rsidR="007A321F" w:rsidRDefault="007A32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4C8F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D0260" w14:textId="77777777" w:rsidR="007A321F" w:rsidRDefault="007A321F" w:rsidP="00E71FC3">
      <w:pPr>
        <w:spacing w:after="0" w:line="240" w:lineRule="auto"/>
      </w:pPr>
      <w:r>
        <w:separator/>
      </w:r>
    </w:p>
  </w:footnote>
  <w:footnote w:type="continuationSeparator" w:id="0">
    <w:p w14:paraId="03CCDB70" w14:textId="77777777" w:rsidR="007A321F" w:rsidRDefault="007A32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21F"/>
    <w:rsid w:val="001A7C09"/>
    <w:rsid w:val="00577BD5"/>
    <w:rsid w:val="00656CBA"/>
    <w:rsid w:val="006A1F77"/>
    <w:rsid w:val="00733BE7"/>
    <w:rsid w:val="007A321F"/>
    <w:rsid w:val="00AB52E8"/>
    <w:rsid w:val="00B16D3F"/>
    <w:rsid w:val="00BB41AC"/>
    <w:rsid w:val="00E56AA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58E46"/>
  <w15:chartTrackingRefBased/>
  <w15:docId w15:val="{1BEBB18F-5751-45C1-A6A5-0E079E179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4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2017-05-22T21:03:00Z</dcterms:created>
  <dcterms:modified xsi:type="dcterms:W3CDTF">2019-11-26T10:53:00Z</dcterms:modified>
</cp:coreProperties>
</file>